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4B2E1B" w14:textId="77777777" w:rsidR="00941F2C" w:rsidRDefault="00941F2C" w:rsidP="00941F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Margery SCORCH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08348A45" w14:textId="77777777" w:rsidR="00941F2C" w:rsidRDefault="00941F2C" w:rsidP="00941F2C">
      <w:pPr>
        <w:pStyle w:val="NoSpacing"/>
        <w:rPr>
          <w:rFonts w:cs="Times New Roman"/>
          <w:szCs w:val="24"/>
        </w:rPr>
      </w:pPr>
    </w:p>
    <w:p w14:paraId="62A91EFA" w14:textId="77777777" w:rsidR="00941F2C" w:rsidRDefault="00941F2C" w:rsidP="00941F2C">
      <w:pPr>
        <w:pStyle w:val="NoSpacing"/>
        <w:rPr>
          <w:rFonts w:cs="Times New Roman"/>
          <w:szCs w:val="24"/>
        </w:rPr>
      </w:pPr>
    </w:p>
    <w:p w14:paraId="0D165994" w14:textId="77777777" w:rsidR="00941F2C" w:rsidRDefault="00941F2C" w:rsidP="00941F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She made a plaint of trespass and taking against John Scorch of </w:t>
      </w:r>
      <w:proofErr w:type="spellStart"/>
      <w:r>
        <w:rPr>
          <w:rFonts w:cs="Times New Roman"/>
          <w:szCs w:val="24"/>
        </w:rPr>
        <w:t>Otterton</w:t>
      </w:r>
      <w:proofErr w:type="spellEnd"/>
      <w:r>
        <w:rPr>
          <w:rFonts w:cs="Times New Roman"/>
          <w:szCs w:val="24"/>
        </w:rPr>
        <w:t>,</w:t>
      </w:r>
    </w:p>
    <w:p w14:paraId="2D7746CD" w14:textId="77777777" w:rsidR="00941F2C" w:rsidRDefault="00941F2C" w:rsidP="00941F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Devon(q.v.).</w:t>
      </w:r>
    </w:p>
    <w:p w14:paraId="53E3FD9D" w14:textId="77777777" w:rsidR="00941F2C" w:rsidRDefault="00941F2C" w:rsidP="00941F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6C855363" w14:textId="77777777" w:rsidR="00941F2C" w:rsidRDefault="00941F2C" w:rsidP="00941F2C">
      <w:pPr>
        <w:pStyle w:val="NoSpacing"/>
        <w:rPr>
          <w:rFonts w:cs="Times New Roman"/>
          <w:szCs w:val="24"/>
        </w:rPr>
      </w:pPr>
    </w:p>
    <w:p w14:paraId="51DCF79F" w14:textId="77777777" w:rsidR="00941F2C" w:rsidRDefault="00941F2C" w:rsidP="00941F2C">
      <w:pPr>
        <w:pStyle w:val="NoSpacing"/>
        <w:rPr>
          <w:rFonts w:cs="Times New Roman"/>
          <w:szCs w:val="24"/>
        </w:rPr>
      </w:pPr>
    </w:p>
    <w:p w14:paraId="251475F1" w14:textId="77777777" w:rsidR="00941F2C" w:rsidRDefault="00941F2C" w:rsidP="00941F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May 2024</w:t>
      </w:r>
    </w:p>
    <w:p w14:paraId="3790F2B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C10D45" w14:textId="77777777" w:rsidR="00941F2C" w:rsidRDefault="00941F2C" w:rsidP="009139A6">
      <w:r>
        <w:separator/>
      </w:r>
    </w:p>
  </w:endnote>
  <w:endnote w:type="continuationSeparator" w:id="0">
    <w:p w14:paraId="3C158AEB" w14:textId="77777777" w:rsidR="00941F2C" w:rsidRDefault="00941F2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2BFD2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4A054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2E5C5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DF495F" w14:textId="77777777" w:rsidR="00941F2C" w:rsidRDefault="00941F2C" w:rsidP="009139A6">
      <w:r>
        <w:separator/>
      </w:r>
    </w:p>
  </w:footnote>
  <w:footnote w:type="continuationSeparator" w:id="0">
    <w:p w14:paraId="25580224" w14:textId="77777777" w:rsidR="00941F2C" w:rsidRDefault="00941F2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10027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12F15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E0DBD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F2C"/>
    <w:rsid w:val="000666E0"/>
    <w:rsid w:val="002510B7"/>
    <w:rsid w:val="00270799"/>
    <w:rsid w:val="005C130B"/>
    <w:rsid w:val="00826F5C"/>
    <w:rsid w:val="009139A6"/>
    <w:rsid w:val="009411C2"/>
    <w:rsid w:val="00941F2C"/>
    <w:rsid w:val="009448BB"/>
    <w:rsid w:val="00947624"/>
    <w:rsid w:val="009C46AC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382A"/>
  <w15:chartTrackingRefBased/>
  <w15:docId w15:val="{11DDAEC5-FAC4-48D3-8794-CB7076D32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41F2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2024-07-11T10:57:00Z</dcterms:created>
  <dcterms:modified xsi:type="dcterms:W3CDTF">2024-07-11T10:57:00Z</dcterms:modified>
</cp:coreProperties>
</file>